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6BF" w:rsidRDefault="00DD15BD" w:rsidP="00DD15B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B7A6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 w:rsidR="00F37AC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</w:p>
    <w:p w:rsidR="0040538C" w:rsidRPr="00FB7A63" w:rsidRDefault="00DD15BD" w:rsidP="00DD15B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B7A6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пояснительной записке</w:t>
      </w:r>
    </w:p>
    <w:p w:rsidR="00022DAC" w:rsidRPr="00FB7A63" w:rsidRDefault="00022DAC" w:rsidP="005553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1C8A" w:rsidRPr="00FB7A63" w:rsidRDefault="00DB33B4" w:rsidP="00DD1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63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F37ACE">
        <w:rPr>
          <w:rFonts w:ascii="Times New Roman" w:hAnsi="Times New Roman" w:cs="Times New Roman"/>
          <w:b/>
          <w:sz w:val="24"/>
          <w:szCs w:val="24"/>
        </w:rPr>
        <w:t>муниципальных программ города Пыть-Яха</w:t>
      </w:r>
      <w:r w:rsidRPr="00FB7A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058E" w:rsidRPr="00FB7A63" w:rsidRDefault="00DB33B4" w:rsidP="00DD1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63">
        <w:rPr>
          <w:rFonts w:ascii="Times New Roman" w:hAnsi="Times New Roman" w:cs="Times New Roman"/>
          <w:b/>
          <w:sz w:val="24"/>
          <w:szCs w:val="24"/>
        </w:rPr>
        <w:t>на 20</w:t>
      </w:r>
      <w:r w:rsidR="00C05282">
        <w:rPr>
          <w:rFonts w:ascii="Times New Roman" w:hAnsi="Times New Roman" w:cs="Times New Roman"/>
          <w:b/>
          <w:sz w:val="24"/>
          <w:szCs w:val="24"/>
        </w:rPr>
        <w:t>2</w:t>
      </w:r>
      <w:r w:rsidR="002C3F92">
        <w:rPr>
          <w:rFonts w:ascii="Times New Roman" w:hAnsi="Times New Roman" w:cs="Times New Roman"/>
          <w:b/>
          <w:sz w:val="24"/>
          <w:szCs w:val="24"/>
        </w:rPr>
        <w:t>4</w:t>
      </w:r>
      <w:r w:rsidR="00DE1D22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2C3F92">
        <w:rPr>
          <w:rFonts w:ascii="Times New Roman" w:hAnsi="Times New Roman" w:cs="Times New Roman"/>
          <w:b/>
          <w:sz w:val="24"/>
          <w:szCs w:val="24"/>
        </w:rPr>
        <w:t>5</w:t>
      </w:r>
      <w:r w:rsidRPr="00FB7A63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DE1D22">
        <w:rPr>
          <w:rFonts w:ascii="Times New Roman" w:hAnsi="Times New Roman" w:cs="Times New Roman"/>
          <w:b/>
          <w:sz w:val="24"/>
          <w:szCs w:val="24"/>
        </w:rPr>
        <w:t>2</w:t>
      </w:r>
      <w:r w:rsidR="002C3F92">
        <w:rPr>
          <w:rFonts w:ascii="Times New Roman" w:hAnsi="Times New Roman" w:cs="Times New Roman"/>
          <w:b/>
          <w:sz w:val="24"/>
          <w:szCs w:val="24"/>
        </w:rPr>
        <w:t>6</w:t>
      </w:r>
      <w:r w:rsidRPr="00FB7A63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3C5AC9" w:rsidRDefault="00DD15BD" w:rsidP="00F37AC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B7A63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9"/>
        <w:gridCol w:w="1366"/>
        <w:gridCol w:w="1266"/>
        <w:gridCol w:w="1266"/>
        <w:gridCol w:w="1266"/>
      </w:tblGrid>
      <w:tr w:rsidR="00A17B76" w:rsidRPr="00A17B76" w:rsidTr="00A17B76">
        <w:trPr>
          <w:cantSplit/>
          <w:trHeight w:val="2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7B76" w:rsidRPr="00A17B76" w:rsidRDefault="00A17B76" w:rsidP="002C3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2C3F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A17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7B76" w:rsidRPr="00A17B76" w:rsidRDefault="00A17B76" w:rsidP="002C3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2C3F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A17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7B76" w:rsidRPr="00A17B76" w:rsidRDefault="00A17B76" w:rsidP="002C3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2C3F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A17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A17B76" w:rsidRPr="00A17B76" w:rsidTr="00A17B76">
        <w:trPr>
          <w:cantSplit/>
          <w:trHeight w:val="20"/>
          <w:tblHeader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933960" w:rsidP="0076714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2 185 124,</w:t>
            </w:r>
            <w:r w:rsidR="000B3B9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2 231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141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F23591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2 235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985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1 983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785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2 029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970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2 034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672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073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  <w:r w:rsidR="0076714E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097</w:t>
            </w:r>
            <w:r w:rsidR="0076714E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097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097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312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286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295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087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061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071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общественного здоровья населения города Пыть-Яха"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364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772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342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817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343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663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439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514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475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927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397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474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437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социально-ориентированных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859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859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859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257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565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198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145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199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471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культуры, массового и детского-юношеского 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798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093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381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767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051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001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794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736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411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411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353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590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974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917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915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614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668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721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258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501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268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697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315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938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развитие территорий"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474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344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877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568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953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785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799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267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143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332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332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384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08 6 00 00000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668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088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087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121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843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842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876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649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160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160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  <w:r w:rsidR="00933960" w:rsidRPr="002D791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D791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791C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F23591" w:rsidRPr="002D791C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F23591" w:rsidRPr="002D79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 w:rsidRPr="002D791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296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316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,8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336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города Пыть-Ях"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пожарной безопасности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931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952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972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492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854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854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Пыть-Ях"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497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497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Пыть-Ях"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072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725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720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250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664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защиты прав потребителей"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654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703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703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837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768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768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816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935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935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"Современная транспортная система города Пыть-Яха"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303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297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186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407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189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824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727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727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727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422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839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593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272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829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093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772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F23591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040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F23591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49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604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49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628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935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935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935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Пыть-Ях"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669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693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515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076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076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515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076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076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623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609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597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787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598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212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596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596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муниципальной службы в муниципальном образовании город Пыть-Ях"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413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597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597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616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99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864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743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844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"Устойчивое развитие коренных малочисленных народов Севера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128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самобытной культуры, традиционного образа жизни, родного языка и национальных видов спорта коренных малочисленных народов Севера"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937</w:t>
            </w:r>
            <w:r w:rsidR="00933960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96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034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2D791C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151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801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</w:t>
            </w:r>
            <w:r w:rsidR="00F23591" w:rsidRPr="002D791C"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937</w:t>
            </w:r>
            <w:r w:rsidR="00933960" w:rsidRPr="007671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B0782F" w:rsidRPr="00A17B76" w:rsidTr="00E64685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Пыть-Ях"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A17B76" w:rsidRDefault="00B0782F" w:rsidP="00767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76714E" w:rsidRDefault="00B0782F" w:rsidP="0076714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14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663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B0782F" w:rsidRPr="00E64685" w:rsidRDefault="00B0782F" w:rsidP="00E646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64685">
              <w:rPr>
                <w:rFonts w:ascii="Times New Roman" w:hAnsi="Times New Roman" w:cs="Times New Roman"/>
                <w:sz w:val="20"/>
                <w:szCs w:val="20"/>
              </w:rPr>
              <w:t>525</w:t>
            </w:r>
            <w:r w:rsidR="00F235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F2359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F96392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4 617 286,9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F96392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4 278 968,5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F96392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4 385 050,1</w:t>
            </w:r>
          </w:p>
        </w:tc>
      </w:tr>
    </w:tbl>
    <w:p w:rsidR="000877F6" w:rsidRPr="00F37ACE" w:rsidRDefault="000877F6" w:rsidP="00A17B7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0877F6" w:rsidRPr="00F37ACE" w:rsidSect="00CB79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567" w:bottom="851" w:left="1134" w:header="567" w:footer="567" w:gutter="0"/>
      <w:pgNumType w:start="4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591" w:rsidRDefault="00F23591" w:rsidP="00DD15BD">
      <w:pPr>
        <w:spacing w:after="0" w:line="240" w:lineRule="auto"/>
      </w:pPr>
      <w:r>
        <w:separator/>
      </w:r>
    </w:p>
  </w:endnote>
  <w:endnote w:type="continuationSeparator" w:id="0">
    <w:p w:rsidR="00F23591" w:rsidRDefault="00F23591" w:rsidP="00DD1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3C3" w:rsidRDefault="003B73C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3C3" w:rsidRDefault="003B73C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3C3" w:rsidRDefault="003B73C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591" w:rsidRDefault="00F23591" w:rsidP="00DD15BD">
      <w:pPr>
        <w:spacing w:after="0" w:line="240" w:lineRule="auto"/>
      </w:pPr>
      <w:r>
        <w:separator/>
      </w:r>
    </w:p>
  </w:footnote>
  <w:footnote w:type="continuationSeparator" w:id="0">
    <w:p w:rsidR="00F23591" w:rsidRDefault="00F23591" w:rsidP="00DD1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3C3" w:rsidRDefault="003B73C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 w:displacedByCustomXml="next"/>
  <w:bookmarkEnd w:id="0" w:displacedByCustomXml="next"/>
  <w:sdt>
    <w:sdtPr>
      <w:id w:val="-422799878"/>
      <w:docPartObj>
        <w:docPartGallery w:val="Page Numbers (Top of Page)"/>
        <w:docPartUnique/>
      </w:docPartObj>
    </w:sdtPr>
    <w:sdtContent>
      <w:p w:rsidR="00CB798A" w:rsidRDefault="00CB798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444</w:t>
        </w:r>
        <w:r>
          <w:fldChar w:fldCharType="end"/>
        </w:r>
      </w:p>
    </w:sdtContent>
  </w:sdt>
  <w:p w:rsidR="00F23591" w:rsidRDefault="00F23591" w:rsidP="00E65B96">
    <w:pPr>
      <w:pStyle w:val="a4"/>
      <w:spacing w:after="120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3C3" w:rsidRDefault="003B73C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DAC"/>
    <w:rsid w:val="00022DAC"/>
    <w:rsid w:val="00042299"/>
    <w:rsid w:val="000546BF"/>
    <w:rsid w:val="0006270E"/>
    <w:rsid w:val="00070970"/>
    <w:rsid w:val="00071AD3"/>
    <w:rsid w:val="000877F6"/>
    <w:rsid w:val="000A0568"/>
    <w:rsid w:val="000B3B90"/>
    <w:rsid w:val="000F55F6"/>
    <w:rsid w:val="000F5677"/>
    <w:rsid w:val="00112ADA"/>
    <w:rsid w:val="001778C5"/>
    <w:rsid w:val="001B7EC1"/>
    <w:rsid w:val="001C0116"/>
    <w:rsid w:val="001E30E2"/>
    <w:rsid w:val="001F3019"/>
    <w:rsid w:val="00246263"/>
    <w:rsid w:val="00267EC9"/>
    <w:rsid w:val="002C3F92"/>
    <w:rsid w:val="002D791C"/>
    <w:rsid w:val="00305773"/>
    <w:rsid w:val="00351BBC"/>
    <w:rsid w:val="00385870"/>
    <w:rsid w:val="003B73C3"/>
    <w:rsid w:val="003C35DC"/>
    <w:rsid w:val="003C506A"/>
    <w:rsid w:val="003C5AC9"/>
    <w:rsid w:val="003D31E0"/>
    <w:rsid w:val="00404C0E"/>
    <w:rsid w:val="0040538C"/>
    <w:rsid w:val="00406286"/>
    <w:rsid w:val="00440219"/>
    <w:rsid w:val="00457981"/>
    <w:rsid w:val="00521433"/>
    <w:rsid w:val="00545FC4"/>
    <w:rsid w:val="005553EA"/>
    <w:rsid w:val="005A0319"/>
    <w:rsid w:val="005C71C3"/>
    <w:rsid w:val="00675BD4"/>
    <w:rsid w:val="00692F96"/>
    <w:rsid w:val="00695E3C"/>
    <w:rsid w:val="006C3013"/>
    <w:rsid w:val="006F23D0"/>
    <w:rsid w:val="006F5EF7"/>
    <w:rsid w:val="0076714E"/>
    <w:rsid w:val="007B392C"/>
    <w:rsid w:val="007C1252"/>
    <w:rsid w:val="008140C0"/>
    <w:rsid w:val="0086341E"/>
    <w:rsid w:val="00881C8A"/>
    <w:rsid w:val="008854BF"/>
    <w:rsid w:val="00903F1E"/>
    <w:rsid w:val="009260F8"/>
    <w:rsid w:val="00933960"/>
    <w:rsid w:val="0093726D"/>
    <w:rsid w:val="009C3421"/>
    <w:rsid w:val="00A12EDF"/>
    <w:rsid w:val="00A17B76"/>
    <w:rsid w:val="00A229D1"/>
    <w:rsid w:val="00A865A4"/>
    <w:rsid w:val="00A9363A"/>
    <w:rsid w:val="00AC6A80"/>
    <w:rsid w:val="00B034A3"/>
    <w:rsid w:val="00B04E70"/>
    <w:rsid w:val="00B0782F"/>
    <w:rsid w:val="00B5058E"/>
    <w:rsid w:val="00BF5793"/>
    <w:rsid w:val="00C05282"/>
    <w:rsid w:val="00C059C6"/>
    <w:rsid w:val="00C40AB0"/>
    <w:rsid w:val="00C56906"/>
    <w:rsid w:val="00C8059C"/>
    <w:rsid w:val="00CB798A"/>
    <w:rsid w:val="00D05FA5"/>
    <w:rsid w:val="00D37412"/>
    <w:rsid w:val="00D50C70"/>
    <w:rsid w:val="00DB33B4"/>
    <w:rsid w:val="00DC4C67"/>
    <w:rsid w:val="00DD15BD"/>
    <w:rsid w:val="00DE1D22"/>
    <w:rsid w:val="00E03D74"/>
    <w:rsid w:val="00E27DFE"/>
    <w:rsid w:val="00E64685"/>
    <w:rsid w:val="00E65B96"/>
    <w:rsid w:val="00E76DAA"/>
    <w:rsid w:val="00EA6864"/>
    <w:rsid w:val="00EB0B43"/>
    <w:rsid w:val="00EF1B93"/>
    <w:rsid w:val="00EF2C35"/>
    <w:rsid w:val="00F23591"/>
    <w:rsid w:val="00F37ACE"/>
    <w:rsid w:val="00F647C6"/>
    <w:rsid w:val="00F71A1E"/>
    <w:rsid w:val="00F937C1"/>
    <w:rsid w:val="00F96392"/>
    <w:rsid w:val="00FB4598"/>
    <w:rsid w:val="00FB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9E149FBA-38EF-4132-8DC1-54C3B1A4B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C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2DA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D1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5BD"/>
  </w:style>
  <w:style w:type="paragraph" w:styleId="a6">
    <w:name w:val="footer"/>
    <w:basedOn w:val="a"/>
    <w:link w:val="a7"/>
    <w:uiPriority w:val="99"/>
    <w:unhideWhenUsed/>
    <w:rsid w:val="00DD1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5BD"/>
  </w:style>
  <w:style w:type="paragraph" w:customStyle="1" w:styleId="ConsPlusNormal">
    <w:name w:val="ConsPlusNormal"/>
    <w:rsid w:val="007C12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9C3421"/>
    <w:rPr>
      <w:color w:val="800080"/>
      <w:u w:val="single"/>
    </w:rPr>
  </w:style>
  <w:style w:type="paragraph" w:customStyle="1" w:styleId="xl64">
    <w:name w:val="xl64"/>
    <w:basedOn w:val="a"/>
    <w:rsid w:val="009C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9C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9C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9C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9C3421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9C342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4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546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rovaGY\Documents\Doc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9DEEF-38A2-4D93-87B4-ABBCCC147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</Template>
  <TotalTime>61</TotalTime>
  <Pages>3</Pages>
  <Words>1416</Words>
  <Characters>8076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 Жанна Юрьевна</dc:creator>
  <cp:lastModifiedBy>Анна Говоркова</cp:lastModifiedBy>
  <cp:revision>16</cp:revision>
  <cp:lastPrinted>2021-11-10T12:04:00Z</cp:lastPrinted>
  <dcterms:created xsi:type="dcterms:W3CDTF">2023-11-10T13:10:00Z</dcterms:created>
  <dcterms:modified xsi:type="dcterms:W3CDTF">2023-11-14T05:08:00Z</dcterms:modified>
</cp:coreProperties>
</file>